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pPr w:vertAnchor="page" w:horzAnchor="page" w:tblpX="2524" w:tblpY="1039"/>
        <w:tblW w:w="3742" w:type="dxa"/>
        <w:tblLayout w:type="fixed"/>
        <w:tblLook w:val="0600" w:firstRow="0" w:lastRow="0" w:firstColumn="0" w:lastColumn="0" w:noHBand="1" w:noVBand="1"/>
      </w:tblPr>
      <w:tblGrid>
        <w:gridCol w:w="3742"/>
      </w:tblGrid>
      <w:tr w:rsidR="00581C0F" w:rsidRPr="007559B1" w14:paraId="58D56392" w14:textId="77777777" w:rsidTr="009B0902">
        <w:trPr>
          <w:trHeight w:val="822"/>
        </w:trPr>
        <w:tc>
          <w:tcPr>
            <w:tcW w:w="3742" w:type="dxa"/>
            <w:vAlign w:val="bottom"/>
          </w:tcPr>
          <w:p w14:paraId="1C8C98FA" w14:textId="77777777" w:rsidR="00D11DF0" w:rsidRPr="007559B1" w:rsidRDefault="00EF1D9A" w:rsidP="009B0902">
            <w:pPr>
              <w:pStyle w:val="Texte-Mentions"/>
              <w:framePr w:wrap="auto" w:vAnchor="margin" w:hAnchor="text" w:xAlign="left" w:yAlign="inline"/>
              <w:rPr>
                <w:rFonts w:cstheme="minorHAnsi"/>
                <w:sz w:val="22"/>
              </w:rPr>
            </w:pPr>
            <w:r w:rsidRPr="007559B1">
              <w:rPr>
                <w:rFonts w:cstheme="minorHAnsi"/>
                <w:sz w:val="22"/>
                <w:highlight w:val="yellow"/>
              </w:rPr>
              <w:t>Ajout logo commune</w:t>
            </w:r>
          </w:p>
        </w:tc>
      </w:tr>
    </w:tbl>
    <w:tbl>
      <w:tblPr>
        <w:tblStyle w:val="Grilledutableau"/>
        <w:tblpPr w:vertAnchor="page" w:horzAnchor="page" w:tblpX="7826" w:tblpY="1039"/>
        <w:tblW w:w="2920" w:type="dxa"/>
        <w:tblLayout w:type="fixed"/>
        <w:tblLook w:val="0600" w:firstRow="0" w:lastRow="0" w:firstColumn="0" w:lastColumn="0" w:noHBand="1" w:noVBand="1"/>
      </w:tblPr>
      <w:tblGrid>
        <w:gridCol w:w="2920"/>
      </w:tblGrid>
      <w:tr w:rsidR="00800E36" w:rsidRPr="007559B1" w14:paraId="01447006" w14:textId="77777777" w:rsidTr="007946BA">
        <w:trPr>
          <w:trHeight w:val="822"/>
        </w:trPr>
        <w:tc>
          <w:tcPr>
            <w:tcW w:w="2920" w:type="dxa"/>
            <w:vAlign w:val="bottom"/>
          </w:tcPr>
          <w:p w14:paraId="0D59AD16" w14:textId="77777777" w:rsidR="00895367" w:rsidRPr="007559B1" w:rsidRDefault="00CC46B9" w:rsidP="00506D76">
            <w:pPr>
              <w:pStyle w:val="Texte-LieuDate"/>
              <w:framePr w:wrap="auto" w:vAnchor="margin" w:hAnchor="text" w:xAlign="left" w:yAlign="inline"/>
              <w:rPr>
                <w:rFonts w:cstheme="minorHAnsi"/>
                <w:b/>
                <w:sz w:val="22"/>
              </w:rPr>
            </w:pPr>
            <w:r>
              <w:rPr>
                <w:rFonts w:cstheme="minorHAnsi"/>
                <w:b/>
                <w:sz w:val="22"/>
              </w:rPr>
              <w:t>Annexe 6</w:t>
            </w:r>
            <w:r w:rsidR="00895367" w:rsidRPr="007559B1">
              <w:rPr>
                <w:rFonts w:cstheme="minorHAnsi"/>
                <w:b/>
                <w:sz w:val="22"/>
              </w:rPr>
              <w:t>-bis</w:t>
            </w:r>
            <w:r w:rsidR="00EF1D9A" w:rsidRPr="007559B1">
              <w:rPr>
                <w:rFonts w:cstheme="minorHAnsi"/>
                <w:b/>
                <w:sz w:val="22"/>
              </w:rPr>
              <w:t> : demande d’homologation TNR</w:t>
            </w:r>
          </w:p>
          <w:p w14:paraId="4451DEB0" w14:textId="77777777" w:rsidR="00895367" w:rsidRPr="007559B1" w:rsidRDefault="00895367" w:rsidP="00506D76">
            <w:pPr>
              <w:pStyle w:val="Texte-LieuDate"/>
              <w:framePr w:wrap="auto" w:vAnchor="margin" w:hAnchor="text" w:xAlign="left" w:yAlign="inline"/>
              <w:rPr>
                <w:rFonts w:cstheme="minorHAnsi"/>
                <w:sz w:val="22"/>
              </w:rPr>
            </w:pPr>
          </w:p>
          <w:p w14:paraId="13D8DA89" w14:textId="77777777" w:rsidR="00800E36" w:rsidRPr="007559B1" w:rsidRDefault="00800E36" w:rsidP="00506D76">
            <w:pPr>
              <w:pStyle w:val="Texte-LieuDate"/>
              <w:framePr w:wrap="auto" w:vAnchor="margin" w:hAnchor="text" w:xAlign="left" w:yAlign="inline"/>
              <w:rPr>
                <w:rFonts w:cstheme="minorHAnsi"/>
                <w:sz w:val="22"/>
              </w:rPr>
            </w:pPr>
          </w:p>
        </w:tc>
      </w:tr>
    </w:tbl>
    <w:tbl>
      <w:tblPr>
        <w:tblStyle w:val="Grilledutableau"/>
        <w:tblW w:w="9582" w:type="dxa"/>
        <w:tblLayout w:type="fixed"/>
        <w:tblLook w:val="0600" w:firstRow="0" w:lastRow="0" w:firstColumn="0" w:lastColumn="0" w:noHBand="1" w:noVBand="1"/>
      </w:tblPr>
      <w:tblGrid>
        <w:gridCol w:w="4791"/>
        <w:gridCol w:w="567"/>
        <w:gridCol w:w="4224"/>
      </w:tblGrid>
      <w:tr w:rsidR="00EC74D5" w:rsidRPr="007559B1" w14:paraId="5CB2D440" w14:textId="77777777" w:rsidTr="007946BA">
        <w:trPr>
          <w:trHeight w:val="1350"/>
        </w:trPr>
        <w:tc>
          <w:tcPr>
            <w:tcW w:w="4791" w:type="dxa"/>
          </w:tcPr>
          <w:p w14:paraId="398A36C6" w14:textId="77777777" w:rsidR="00EC74D5" w:rsidRPr="007559B1" w:rsidRDefault="00EF1D9A" w:rsidP="00BB63D0">
            <w:pPr>
              <w:rPr>
                <w:rFonts w:cstheme="minorHAnsi"/>
              </w:rPr>
            </w:pPr>
            <w:r w:rsidRPr="007559B1">
              <w:rPr>
                <w:rFonts w:cstheme="minorHAnsi"/>
              </w:rPr>
              <w:t xml:space="preserve"> </w:t>
            </w:r>
          </w:p>
        </w:tc>
        <w:tc>
          <w:tcPr>
            <w:tcW w:w="567" w:type="dxa"/>
            <w:vMerge w:val="restart"/>
          </w:tcPr>
          <w:p w14:paraId="0664244C" w14:textId="77777777" w:rsidR="00EC74D5" w:rsidRPr="007559B1" w:rsidRDefault="00EC74D5" w:rsidP="00BB63D0">
            <w:pPr>
              <w:rPr>
                <w:rFonts w:cstheme="minorHAnsi"/>
              </w:rPr>
            </w:pPr>
          </w:p>
        </w:tc>
        <w:tc>
          <w:tcPr>
            <w:tcW w:w="4224" w:type="dxa"/>
            <w:vMerge w:val="restart"/>
          </w:tcPr>
          <w:p w14:paraId="4AD138CC" w14:textId="61C79FCB" w:rsidR="00B0019E" w:rsidRPr="007559B1" w:rsidRDefault="00137ABD" w:rsidP="00B0019E">
            <w:pPr>
              <w:pStyle w:val="Texte-Intituldroite"/>
              <w:rPr>
                <w:rFonts w:cstheme="minorHAnsi"/>
              </w:rPr>
            </w:pPr>
            <w:r w:rsidRPr="007559B1">
              <w:rPr>
                <w:rFonts w:cstheme="minorHAnsi"/>
              </w:rPr>
              <w:t xml:space="preserve">Monsieur </w:t>
            </w:r>
            <w:r w:rsidR="00BC007F">
              <w:rPr>
                <w:rFonts w:cstheme="minorHAnsi"/>
              </w:rPr>
              <w:t>Thierry LESCOUARC’H</w:t>
            </w:r>
          </w:p>
          <w:p w14:paraId="577CC4FF" w14:textId="77777777" w:rsidR="00B0019E" w:rsidRPr="007559B1" w:rsidRDefault="0053739F" w:rsidP="00B0019E">
            <w:pPr>
              <w:pStyle w:val="Texte-Intituldroite"/>
              <w:rPr>
                <w:rFonts w:cstheme="minorHAnsi"/>
              </w:rPr>
            </w:pPr>
            <w:r w:rsidRPr="007559B1">
              <w:rPr>
                <w:rFonts w:cstheme="minorHAnsi"/>
              </w:rPr>
              <w:t>Procureur de la République près le Tribunal judiciaire de Montpellier</w:t>
            </w:r>
          </w:p>
          <w:p w14:paraId="689E5123" w14:textId="77777777" w:rsidR="00B0019E" w:rsidRPr="007559B1" w:rsidRDefault="00EF1D9A" w:rsidP="00B0019E">
            <w:pPr>
              <w:pStyle w:val="Texte-Intituldroite"/>
              <w:rPr>
                <w:rFonts w:cstheme="minorHAnsi"/>
              </w:rPr>
            </w:pPr>
            <w:r w:rsidRPr="007559B1">
              <w:rPr>
                <w:rFonts w:cstheme="minorHAnsi"/>
              </w:rPr>
              <w:t>Place Pierre Flotte</w:t>
            </w:r>
          </w:p>
          <w:p w14:paraId="1C9B9823" w14:textId="77777777" w:rsidR="00B0019E" w:rsidRPr="007559B1" w:rsidRDefault="00EF1D9A" w:rsidP="00B0019E">
            <w:pPr>
              <w:pStyle w:val="Texte-Intituldroite"/>
              <w:rPr>
                <w:rFonts w:cstheme="minorHAnsi"/>
              </w:rPr>
            </w:pPr>
            <w:r w:rsidRPr="007559B1">
              <w:rPr>
                <w:rFonts w:cstheme="minorHAnsi"/>
              </w:rPr>
              <w:t>34 00</w:t>
            </w:r>
            <w:r w:rsidR="0053739F" w:rsidRPr="007559B1">
              <w:rPr>
                <w:rFonts w:cstheme="minorHAnsi"/>
              </w:rPr>
              <w:t>0 MONTPELLIER</w:t>
            </w:r>
          </w:p>
          <w:p w14:paraId="18284A30" w14:textId="77777777" w:rsidR="00EC74D5" w:rsidRPr="007559B1" w:rsidRDefault="00EC74D5" w:rsidP="00B0019E">
            <w:pPr>
              <w:pStyle w:val="Texte-Intituldroite"/>
              <w:rPr>
                <w:rFonts w:cstheme="minorHAnsi"/>
              </w:rPr>
            </w:pPr>
          </w:p>
        </w:tc>
      </w:tr>
      <w:tr w:rsidR="00EC74D5" w:rsidRPr="007559B1" w14:paraId="3FE2F0FD" w14:textId="77777777" w:rsidTr="00EC74D5">
        <w:trPr>
          <w:trHeight w:val="1540"/>
        </w:trPr>
        <w:tc>
          <w:tcPr>
            <w:tcW w:w="4791" w:type="dxa"/>
          </w:tcPr>
          <w:p w14:paraId="538579A9" w14:textId="77777777" w:rsidR="00EC74D5" w:rsidRPr="007559B1" w:rsidRDefault="00EC74D5" w:rsidP="007946BA">
            <w:pPr>
              <w:pStyle w:val="Texte-Intitulgauche"/>
              <w:rPr>
                <w:rFonts w:cstheme="minorHAnsi"/>
                <w:sz w:val="22"/>
              </w:rPr>
            </w:pPr>
            <w:r w:rsidRPr="007559B1">
              <w:rPr>
                <w:rStyle w:val="Texte-Bold"/>
                <w:rFonts w:cstheme="minorHAnsi"/>
                <w:sz w:val="22"/>
              </w:rPr>
              <w:t>N/Réf. :</w:t>
            </w:r>
            <w:r w:rsidRPr="007559B1">
              <w:rPr>
                <w:rFonts w:cstheme="minorHAnsi"/>
                <w:sz w:val="22"/>
              </w:rPr>
              <w:t xml:space="preserve"> 00/00</w:t>
            </w:r>
          </w:p>
          <w:p w14:paraId="42991D23" w14:textId="77777777" w:rsidR="00EC74D5" w:rsidRPr="007559B1" w:rsidRDefault="00EC74D5" w:rsidP="00445ECC">
            <w:pPr>
              <w:pStyle w:val="Texte-Intitulgauche"/>
              <w:rPr>
                <w:rFonts w:cstheme="minorHAnsi"/>
                <w:sz w:val="22"/>
              </w:rPr>
            </w:pPr>
            <w:r w:rsidRPr="007559B1">
              <w:rPr>
                <w:rStyle w:val="Texte-Bold"/>
                <w:rFonts w:cstheme="minorHAnsi"/>
                <w:sz w:val="22"/>
              </w:rPr>
              <w:t>V/Réf. :</w:t>
            </w:r>
            <w:r w:rsidRPr="007559B1">
              <w:rPr>
                <w:rFonts w:cstheme="minorHAnsi"/>
                <w:sz w:val="22"/>
              </w:rPr>
              <w:t xml:space="preserve"> 00/00</w:t>
            </w:r>
          </w:p>
          <w:p w14:paraId="06FFB244" w14:textId="77777777" w:rsidR="00EC74D5" w:rsidRPr="007559B1" w:rsidRDefault="00EC74D5" w:rsidP="00445ECC">
            <w:pPr>
              <w:pStyle w:val="Texte-Intitulgauche"/>
              <w:rPr>
                <w:rFonts w:cstheme="minorHAnsi"/>
                <w:sz w:val="22"/>
              </w:rPr>
            </w:pPr>
            <w:r w:rsidRPr="007559B1">
              <w:rPr>
                <w:rStyle w:val="Texte-Bold"/>
                <w:rFonts w:cstheme="minorHAnsi"/>
                <w:sz w:val="22"/>
              </w:rPr>
              <w:t>Affaire suivie par :</w:t>
            </w:r>
            <w:r w:rsidRPr="007559B1">
              <w:rPr>
                <w:rFonts w:cstheme="minorHAnsi"/>
                <w:sz w:val="22"/>
              </w:rPr>
              <w:t xml:space="preserve"> Prénom NOM </w:t>
            </w:r>
          </w:p>
          <w:p w14:paraId="1A66996C" w14:textId="77777777" w:rsidR="00EC74D5" w:rsidRPr="007559B1" w:rsidRDefault="00EC74D5" w:rsidP="00445ECC">
            <w:pPr>
              <w:pStyle w:val="Texte-Intitulgauche"/>
              <w:rPr>
                <w:rFonts w:cstheme="minorHAnsi"/>
                <w:sz w:val="22"/>
              </w:rPr>
            </w:pPr>
            <w:r w:rsidRPr="007559B1">
              <w:rPr>
                <w:rStyle w:val="Texte-Bold"/>
                <w:rFonts w:cstheme="minorHAnsi"/>
                <w:sz w:val="22"/>
              </w:rPr>
              <w:t>Tél. :</w:t>
            </w:r>
            <w:r w:rsidRPr="007559B1">
              <w:rPr>
                <w:rFonts w:cstheme="minorHAnsi"/>
                <w:sz w:val="22"/>
              </w:rPr>
              <w:t xml:space="preserve"> 00 00 00 00 00</w:t>
            </w:r>
          </w:p>
        </w:tc>
        <w:tc>
          <w:tcPr>
            <w:tcW w:w="567" w:type="dxa"/>
            <w:vMerge/>
          </w:tcPr>
          <w:p w14:paraId="6D1878FB" w14:textId="77777777" w:rsidR="00EC74D5" w:rsidRPr="007559B1" w:rsidRDefault="00EC74D5" w:rsidP="00BB63D0">
            <w:pPr>
              <w:rPr>
                <w:rFonts w:cstheme="minorHAnsi"/>
              </w:rPr>
            </w:pPr>
          </w:p>
        </w:tc>
        <w:tc>
          <w:tcPr>
            <w:tcW w:w="4224" w:type="dxa"/>
            <w:vMerge/>
          </w:tcPr>
          <w:p w14:paraId="5EE63097" w14:textId="77777777" w:rsidR="00EC74D5" w:rsidRPr="007559B1" w:rsidRDefault="00EC74D5" w:rsidP="00BB63D0">
            <w:pPr>
              <w:rPr>
                <w:rFonts w:cstheme="minorHAnsi"/>
              </w:rPr>
            </w:pPr>
          </w:p>
        </w:tc>
      </w:tr>
      <w:tr w:rsidR="00EC74D5" w:rsidRPr="007559B1" w14:paraId="4A2CFB72" w14:textId="77777777" w:rsidTr="001106A8">
        <w:trPr>
          <w:trHeight w:hRule="exact" w:val="284"/>
        </w:trPr>
        <w:tc>
          <w:tcPr>
            <w:tcW w:w="9582" w:type="dxa"/>
            <w:gridSpan w:val="3"/>
          </w:tcPr>
          <w:p w14:paraId="0043F57A" w14:textId="77777777" w:rsidR="00EC74D5" w:rsidRPr="007559B1" w:rsidRDefault="00EC74D5" w:rsidP="00BB63D0">
            <w:pPr>
              <w:rPr>
                <w:rFonts w:cstheme="minorHAnsi"/>
              </w:rPr>
            </w:pPr>
          </w:p>
        </w:tc>
      </w:tr>
      <w:tr w:rsidR="00EC74D5" w:rsidRPr="007559B1" w14:paraId="0223EA98" w14:textId="77777777" w:rsidTr="00EC74D5">
        <w:trPr>
          <w:trHeight w:val="792"/>
        </w:trPr>
        <w:tc>
          <w:tcPr>
            <w:tcW w:w="9582" w:type="dxa"/>
            <w:gridSpan w:val="3"/>
          </w:tcPr>
          <w:p w14:paraId="3AB7321C" w14:textId="77777777" w:rsidR="0053739F" w:rsidRPr="007559B1" w:rsidRDefault="00EC74D5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7559B1">
              <w:rPr>
                <w:rStyle w:val="Texte-Bold"/>
                <w:rFonts w:cstheme="minorHAnsi"/>
              </w:rPr>
              <w:t>Objet :</w:t>
            </w:r>
            <w:r w:rsidR="00D11DF0" w:rsidRPr="007559B1">
              <w:rPr>
                <w:rFonts w:cstheme="minorHAnsi"/>
              </w:rPr>
              <w:t xml:space="preserve"> </w:t>
            </w:r>
            <w:r w:rsidR="0053739F" w:rsidRPr="007559B1">
              <w:rPr>
                <w:rFonts w:cstheme="minorHAnsi"/>
                <w:color w:val="000000"/>
              </w:rPr>
              <w:t>Demande d’homologation d’une transaction proposée par le</w:t>
            </w:r>
            <w:r w:rsidR="0053739F" w:rsidRPr="007559B1">
              <w:rPr>
                <w:rFonts w:cstheme="minorHAnsi"/>
              </w:rPr>
              <w:t xml:space="preserve"> </w:t>
            </w:r>
            <w:r w:rsidR="00DE0611" w:rsidRPr="007559B1">
              <w:rPr>
                <w:rFonts w:cstheme="minorHAnsi"/>
              </w:rPr>
              <w:t>M</w:t>
            </w:r>
            <w:r w:rsidR="0053739F" w:rsidRPr="007559B1">
              <w:rPr>
                <w:rFonts w:cstheme="minorHAnsi"/>
              </w:rPr>
              <w:t xml:space="preserve">aire </w:t>
            </w:r>
            <w:r w:rsidR="0053739F" w:rsidRPr="007559B1">
              <w:rPr>
                <w:rFonts w:cstheme="minorHAnsi"/>
                <w:color w:val="000000"/>
              </w:rPr>
              <w:t xml:space="preserve">aux fins de </w:t>
            </w:r>
            <w:r w:rsidR="006D62C0" w:rsidRPr="007559B1">
              <w:rPr>
                <w:rFonts w:cstheme="minorHAnsi"/>
                <w:color w:val="000000"/>
              </w:rPr>
              <w:t xml:space="preserve">travail non rémunéré au profit de </w:t>
            </w:r>
            <w:r w:rsidR="0053739F" w:rsidRPr="007559B1">
              <w:rPr>
                <w:rFonts w:cstheme="minorHAnsi"/>
                <w:color w:val="000000"/>
              </w:rPr>
              <w:t xml:space="preserve">la commune </w:t>
            </w:r>
          </w:p>
          <w:p w14:paraId="210A4167" w14:textId="77777777" w:rsidR="00D11DF0" w:rsidRPr="007559B1" w:rsidRDefault="00D11DF0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14:paraId="217BCF1B" w14:textId="77777777" w:rsidR="00A6644F" w:rsidRPr="007559B1" w:rsidRDefault="00A6644F" w:rsidP="00A6644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7559B1">
              <w:rPr>
                <w:rFonts w:cstheme="minorHAnsi"/>
                <w:b/>
                <w:color w:val="000000"/>
              </w:rPr>
              <w:t>Référence</w:t>
            </w:r>
            <w:r w:rsidRPr="007559B1">
              <w:rPr>
                <w:rFonts w:cstheme="minorHAnsi"/>
                <w:color w:val="000000"/>
              </w:rPr>
              <w:t> : Transaction n°</w:t>
            </w:r>
          </w:p>
          <w:p w14:paraId="25C50B9D" w14:textId="77777777" w:rsidR="0053739F" w:rsidRPr="007559B1" w:rsidRDefault="0053739F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14:paraId="135B407B" w14:textId="77777777" w:rsidR="00A6644F" w:rsidRPr="007559B1" w:rsidRDefault="00A6644F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14:paraId="2EC57C3C" w14:textId="77777777" w:rsidR="0053739F" w:rsidRPr="007559B1" w:rsidRDefault="0053739F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7559B1">
              <w:rPr>
                <w:rFonts w:cstheme="minorHAnsi"/>
                <w:color w:val="000000"/>
              </w:rPr>
              <w:t>Monsieur le</w:t>
            </w:r>
            <w:r w:rsidRPr="007559B1">
              <w:rPr>
                <w:rFonts w:cstheme="minorHAnsi"/>
              </w:rPr>
              <w:t xml:space="preserve"> </w:t>
            </w:r>
            <w:r w:rsidR="00DE0611" w:rsidRPr="007559B1">
              <w:rPr>
                <w:rFonts w:cstheme="minorHAnsi"/>
              </w:rPr>
              <w:t>P</w:t>
            </w:r>
            <w:r w:rsidRPr="007559B1">
              <w:rPr>
                <w:rFonts w:cstheme="minorHAnsi"/>
              </w:rPr>
              <w:t xml:space="preserve">rocureur </w:t>
            </w:r>
            <w:r w:rsidRPr="007559B1">
              <w:rPr>
                <w:rFonts w:cstheme="minorHAnsi"/>
                <w:color w:val="000000"/>
              </w:rPr>
              <w:t>de la République,</w:t>
            </w:r>
          </w:p>
          <w:p w14:paraId="693BE38F" w14:textId="77777777" w:rsidR="0053739F" w:rsidRPr="007559B1" w:rsidRDefault="0053739F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14:paraId="3995D604" w14:textId="77777777" w:rsidR="0053739F" w:rsidRPr="007559B1" w:rsidRDefault="0053739F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7559B1">
              <w:rPr>
                <w:rFonts w:cstheme="minorHAnsi"/>
                <w:color w:val="000000"/>
              </w:rPr>
              <w:t>Dans le cadre des dispositions prévues par les articles 44-1, R 15-33-61 et suivants du code de procédure pénale, il a été proposé à</w:t>
            </w:r>
          </w:p>
          <w:p w14:paraId="444034F7" w14:textId="77777777" w:rsidR="0053739F" w:rsidRPr="007559B1" w:rsidRDefault="0053739F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14:paraId="6E3CB594" w14:textId="77777777" w:rsidR="0053739F" w:rsidRPr="007559B1" w:rsidRDefault="0053739F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7559B1">
              <w:rPr>
                <w:rFonts w:cstheme="minorHAnsi"/>
                <w:color w:val="000000"/>
              </w:rPr>
              <w:t>Mme M. ……………………………………..</w:t>
            </w:r>
          </w:p>
          <w:p w14:paraId="2A0EE468" w14:textId="77777777" w:rsidR="0053739F" w:rsidRPr="007559B1" w:rsidRDefault="0053739F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14:paraId="185D2427" w14:textId="77777777" w:rsidR="0053739F" w:rsidRPr="007559B1" w:rsidRDefault="0053739F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7559B1">
              <w:rPr>
                <w:rFonts w:cstheme="minorHAnsi"/>
                <w:color w:val="000000"/>
              </w:rPr>
              <w:t>une transaction consécutive au procès-verbal établi le ………….  à son encontre pour le motif suivant :</w:t>
            </w:r>
          </w:p>
          <w:p w14:paraId="4840B2C0" w14:textId="77777777" w:rsidR="0053739F" w:rsidRPr="007559B1" w:rsidRDefault="0053739F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7559B1">
              <w:rPr>
                <w:rFonts w:cstheme="minorHAnsi"/>
                <w:color w:val="000000"/>
              </w:rPr>
              <w:t>…………………………………………………………………………………………………………</w:t>
            </w:r>
          </w:p>
          <w:p w14:paraId="75164DA2" w14:textId="77777777" w:rsidR="0053739F" w:rsidRPr="007559B1" w:rsidRDefault="0053739F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14:paraId="73AD308A" w14:textId="77777777" w:rsidR="0053739F" w:rsidRPr="007559B1" w:rsidRDefault="0053739F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7559B1">
              <w:rPr>
                <w:rFonts w:cstheme="minorHAnsi"/>
                <w:color w:val="000000"/>
              </w:rPr>
              <w:t>Cette dernière ayant reçu l’assentiment de Mme M. …………………… j’ai l’honneur de vous faire parvenir, aux fins d’homologation</w:t>
            </w:r>
            <w:r w:rsidR="00EF1D9A" w:rsidRPr="007559B1">
              <w:rPr>
                <w:rFonts w:cstheme="minorHAnsi"/>
                <w:color w:val="000000"/>
              </w:rPr>
              <w:t xml:space="preserve"> par l’autorité judiciaire compétente,</w:t>
            </w:r>
            <w:r w:rsidRPr="007559B1">
              <w:rPr>
                <w:rFonts w:cstheme="minorHAnsi"/>
                <w:color w:val="000000"/>
              </w:rPr>
              <w:t xml:space="preserve"> la proposition de transaction dont il s’agit, signée par l’intéressé(e) ainsi que les pièces judiciaires et administratives ayant servi à l’élaboration du document.</w:t>
            </w:r>
          </w:p>
          <w:p w14:paraId="562C2587" w14:textId="77777777" w:rsidR="0053739F" w:rsidRPr="007559B1" w:rsidRDefault="0053739F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14:paraId="76A88E92" w14:textId="77777777" w:rsidR="0053739F" w:rsidRPr="007559B1" w:rsidRDefault="0053739F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7559B1">
              <w:rPr>
                <w:rFonts w:cstheme="minorHAnsi"/>
                <w:color w:val="000000"/>
              </w:rPr>
              <w:t xml:space="preserve">Dans l’attente de connaître </w:t>
            </w:r>
            <w:r w:rsidR="00EF1D9A" w:rsidRPr="007559B1">
              <w:rPr>
                <w:rFonts w:cstheme="minorHAnsi"/>
                <w:color w:val="000000"/>
              </w:rPr>
              <w:t>la décision de l’autorité judiciaire</w:t>
            </w:r>
            <w:r w:rsidRPr="007559B1">
              <w:rPr>
                <w:rFonts w:cstheme="minorHAnsi"/>
                <w:color w:val="000000"/>
              </w:rPr>
              <w:t xml:space="preserve">, veuillez agréer, Monsieur </w:t>
            </w:r>
            <w:r w:rsidRPr="007559B1">
              <w:rPr>
                <w:rFonts w:cstheme="minorHAnsi"/>
              </w:rPr>
              <w:t xml:space="preserve">le </w:t>
            </w:r>
            <w:r w:rsidR="00DE0611" w:rsidRPr="007559B1">
              <w:rPr>
                <w:rFonts w:cstheme="minorHAnsi"/>
              </w:rPr>
              <w:t>P</w:t>
            </w:r>
            <w:r w:rsidRPr="007559B1">
              <w:rPr>
                <w:rFonts w:cstheme="minorHAnsi"/>
              </w:rPr>
              <w:t>rocureur</w:t>
            </w:r>
            <w:r w:rsidR="00DE0611" w:rsidRPr="007559B1">
              <w:rPr>
                <w:rFonts w:cstheme="minorHAnsi"/>
                <w:color w:val="000000"/>
              </w:rPr>
              <w:t>,</w:t>
            </w:r>
            <w:r w:rsidRPr="007559B1">
              <w:rPr>
                <w:rFonts w:cstheme="minorHAnsi"/>
                <w:color w:val="000000"/>
              </w:rPr>
              <w:t xml:space="preserve"> l’expression de ma considération distinguée.</w:t>
            </w:r>
          </w:p>
          <w:p w14:paraId="3B7271C6" w14:textId="77777777" w:rsidR="0053739F" w:rsidRPr="007559B1" w:rsidRDefault="0053739F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14:paraId="308380CA" w14:textId="77777777" w:rsidR="00A6644F" w:rsidRPr="007559B1" w:rsidRDefault="00EF1D9A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7559B1">
              <w:rPr>
                <w:rFonts w:cstheme="minorHAnsi"/>
                <w:color w:val="000000"/>
              </w:rPr>
              <w:t xml:space="preserve">                                                                                        Fait à </w:t>
            </w:r>
            <w:r w:rsidRPr="007559B1">
              <w:rPr>
                <w:rFonts w:cstheme="minorHAnsi"/>
                <w:color w:val="000000"/>
                <w:highlight w:val="yellow"/>
              </w:rPr>
              <w:t>XXX,</w:t>
            </w:r>
            <w:r w:rsidRPr="007559B1">
              <w:rPr>
                <w:rFonts w:cstheme="minorHAnsi"/>
                <w:color w:val="000000"/>
              </w:rPr>
              <w:t xml:space="preserve"> le </w:t>
            </w:r>
            <w:r w:rsidRPr="007559B1">
              <w:rPr>
                <w:rFonts w:cstheme="minorHAnsi"/>
                <w:color w:val="000000"/>
                <w:highlight w:val="yellow"/>
              </w:rPr>
              <w:t>XXX</w:t>
            </w:r>
          </w:p>
          <w:p w14:paraId="3FF08047" w14:textId="77777777" w:rsidR="0053739F" w:rsidRPr="007559B1" w:rsidRDefault="00EF1D9A" w:rsidP="0053739F">
            <w:pPr>
              <w:pStyle w:val="Texte-FonctionPrnomNOM"/>
              <w:rPr>
                <w:rFonts w:cstheme="minorHAnsi"/>
              </w:rPr>
            </w:pPr>
            <w:r w:rsidRPr="007559B1">
              <w:rPr>
                <w:rFonts w:cstheme="minorHAnsi"/>
              </w:rPr>
              <w:t>Le</w:t>
            </w:r>
            <w:r w:rsidR="0053739F" w:rsidRPr="007559B1">
              <w:rPr>
                <w:rFonts w:cstheme="minorHAnsi"/>
              </w:rPr>
              <w:t xml:space="preserve"> Maire</w:t>
            </w:r>
            <w:r w:rsidR="006D62C0" w:rsidRPr="007559B1">
              <w:rPr>
                <w:rFonts w:cstheme="minorHAnsi"/>
              </w:rPr>
              <w:t xml:space="preserve"> de </w:t>
            </w:r>
            <w:r w:rsidRPr="007559B1">
              <w:rPr>
                <w:rFonts w:cstheme="minorHAnsi"/>
                <w:highlight w:val="yellow"/>
              </w:rPr>
              <w:t>XXX</w:t>
            </w:r>
            <w:r w:rsidR="0053739F" w:rsidRPr="007559B1">
              <w:rPr>
                <w:rFonts w:cstheme="minorHAnsi"/>
                <w:highlight w:val="yellow"/>
              </w:rPr>
              <w:t>,</w:t>
            </w:r>
          </w:p>
          <w:p w14:paraId="0875F4CB" w14:textId="77777777" w:rsidR="0053739F" w:rsidRPr="007559B1" w:rsidRDefault="0053739F" w:rsidP="0053739F">
            <w:pPr>
              <w:pStyle w:val="Texte-FonctionPrnomNOM"/>
              <w:rPr>
                <w:rFonts w:cstheme="minorHAnsi"/>
              </w:rPr>
            </w:pPr>
          </w:p>
          <w:p w14:paraId="303CD0C9" w14:textId="77777777" w:rsidR="0041622F" w:rsidRPr="007559B1" w:rsidRDefault="0041622F" w:rsidP="0041622F">
            <w:pPr>
              <w:pStyle w:val="Texte-FonctionPrnomNOM"/>
              <w:rPr>
                <w:rFonts w:cstheme="minorHAnsi"/>
                <w:highlight w:val="yellow"/>
              </w:rPr>
            </w:pPr>
            <w:r w:rsidRPr="007559B1">
              <w:rPr>
                <w:rFonts w:cstheme="minorHAnsi"/>
                <w:highlight w:val="yellow"/>
              </w:rPr>
              <w:t>Nom prénom</w:t>
            </w:r>
          </w:p>
          <w:p w14:paraId="28227BF9" w14:textId="77777777" w:rsidR="0041622F" w:rsidRPr="007559B1" w:rsidRDefault="0041622F" w:rsidP="0041622F">
            <w:pPr>
              <w:pStyle w:val="Texte-FonctionPrnomNOM"/>
              <w:rPr>
                <w:rFonts w:cstheme="minorHAnsi"/>
              </w:rPr>
            </w:pPr>
            <w:r w:rsidRPr="007559B1">
              <w:rPr>
                <w:rFonts w:cstheme="minorHAnsi"/>
                <w:highlight w:val="yellow"/>
              </w:rPr>
              <w:t>Signature</w:t>
            </w:r>
          </w:p>
          <w:p w14:paraId="4DFAC7D6" w14:textId="77777777" w:rsidR="00A6644F" w:rsidRPr="007559B1" w:rsidRDefault="00A6644F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14:paraId="28D1486A" w14:textId="77777777" w:rsidR="00A6644F" w:rsidRPr="007559B1" w:rsidRDefault="00A6644F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14:paraId="7FD3E505" w14:textId="77777777" w:rsidR="00A6644F" w:rsidRPr="007559B1" w:rsidRDefault="00A6644F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14:paraId="7F05DAD6" w14:textId="77777777" w:rsidR="00A6644F" w:rsidRPr="007559B1" w:rsidRDefault="00A6644F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14:paraId="1EA944D9" w14:textId="77777777" w:rsidR="0053739F" w:rsidRPr="007559B1" w:rsidRDefault="0053739F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14:paraId="5EC2EB1B" w14:textId="77777777" w:rsidR="0053739F" w:rsidRPr="007559B1" w:rsidRDefault="0053739F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14:paraId="76C26670" w14:textId="77777777" w:rsidR="00A6644F" w:rsidRPr="007559B1" w:rsidRDefault="00A6644F" w:rsidP="005373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14:paraId="1AE0CBA7" w14:textId="77777777" w:rsidR="0053739F" w:rsidRPr="007559B1" w:rsidRDefault="0053739F" w:rsidP="005373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7559B1">
              <w:rPr>
                <w:rFonts w:cstheme="minorHAnsi"/>
                <w:color w:val="000000"/>
              </w:rPr>
              <w:t>Vu par le</w:t>
            </w:r>
            <w:r w:rsidRPr="007559B1">
              <w:rPr>
                <w:rFonts w:cstheme="minorHAnsi"/>
              </w:rPr>
              <w:t xml:space="preserve"> </w:t>
            </w:r>
            <w:r w:rsidR="00DE0611" w:rsidRPr="007559B1">
              <w:rPr>
                <w:rFonts w:cstheme="minorHAnsi"/>
              </w:rPr>
              <w:t>P</w:t>
            </w:r>
            <w:r w:rsidRPr="007559B1">
              <w:rPr>
                <w:rFonts w:cstheme="minorHAnsi"/>
              </w:rPr>
              <w:t xml:space="preserve">rocureur </w:t>
            </w:r>
            <w:r w:rsidRPr="007559B1">
              <w:rPr>
                <w:rFonts w:cstheme="minorHAnsi"/>
                <w:color w:val="000000"/>
              </w:rPr>
              <w:t xml:space="preserve">de la République de </w:t>
            </w:r>
            <w:r w:rsidR="007559B1">
              <w:rPr>
                <w:rFonts w:cstheme="minorHAnsi"/>
                <w:color w:val="000000"/>
              </w:rPr>
              <w:t>Montpellier</w:t>
            </w:r>
            <w:r w:rsidRPr="007559B1">
              <w:rPr>
                <w:rFonts w:cstheme="minorHAnsi"/>
                <w:color w:val="000000"/>
              </w:rPr>
              <w:t>, le ………………………………</w:t>
            </w:r>
            <w:r w:rsidR="00EF1D9A" w:rsidRPr="007559B1">
              <w:rPr>
                <w:rFonts w:cstheme="minorHAnsi"/>
                <w:color w:val="000000"/>
              </w:rPr>
              <w:t xml:space="preserve"> et transmission le …….</w:t>
            </w:r>
          </w:p>
          <w:p w14:paraId="3CF18DF9" w14:textId="77777777" w:rsidR="006D62C0" w:rsidRPr="007559B1" w:rsidRDefault="00EF1D9A" w:rsidP="005373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7559B1">
              <w:rPr>
                <w:rFonts w:cstheme="minorHAnsi"/>
                <w:color w:val="000000"/>
              </w:rPr>
              <w:t xml:space="preserve">au </w:t>
            </w:r>
            <w:r w:rsidRPr="007559B1">
              <w:rPr>
                <w:rFonts w:cstheme="minorHAnsi"/>
                <w:bCs/>
                <w:color w:val="000000"/>
              </w:rPr>
              <w:t>juge du tribunal de police</w:t>
            </w:r>
            <w:r w:rsidRPr="007559B1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  <w:p w14:paraId="19E06E2A" w14:textId="77777777" w:rsidR="006D62C0" w:rsidRPr="007559B1" w:rsidRDefault="006D62C0" w:rsidP="005373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14:paraId="51EEF987" w14:textId="77777777" w:rsidR="006D62C0" w:rsidRPr="007559B1" w:rsidRDefault="006D62C0" w:rsidP="005373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7559B1">
              <w:rPr>
                <w:rFonts w:cstheme="minorHAnsi"/>
                <w:color w:val="000000"/>
              </w:rPr>
              <w:t>Avec réquisitions de :</w:t>
            </w:r>
          </w:p>
          <w:p w14:paraId="57E799B1" w14:textId="77777777" w:rsidR="0053739F" w:rsidRPr="007559B1" w:rsidRDefault="0053739F" w:rsidP="005373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6AFFF97C" w14:textId="77777777" w:rsidR="0053739F" w:rsidRPr="007559B1" w:rsidRDefault="0053739F" w:rsidP="005373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  <w:bCs/>
                <w:color w:val="000000"/>
              </w:rPr>
            </w:pPr>
            <w:r w:rsidRPr="007559B1">
              <w:rPr>
                <w:rFonts w:cstheme="minorHAnsi"/>
                <w:color w:val="000000"/>
              </w:rPr>
              <w:t xml:space="preserve">□ </w:t>
            </w:r>
            <w:r w:rsidRPr="007559B1">
              <w:rPr>
                <w:rFonts w:cstheme="minorHAnsi"/>
                <w:b/>
                <w:bCs/>
                <w:color w:val="000000"/>
              </w:rPr>
              <w:t xml:space="preserve">homologation                                                 </w:t>
            </w:r>
            <w:r w:rsidRPr="007559B1">
              <w:rPr>
                <w:rFonts w:cstheme="minorHAnsi"/>
                <w:color w:val="000000"/>
              </w:rPr>
              <w:t xml:space="preserve">□ </w:t>
            </w:r>
            <w:r w:rsidRPr="007559B1">
              <w:rPr>
                <w:rFonts w:cstheme="minorHAnsi"/>
                <w:b/>
                <w:bCs/>
                <w:color w:val="000000"/>
              </w:rPr>
              <w:t>refus d’homologation</w:t>
            </w:r>
          </w:p>
          <w:p w14:paraId="7912F03F" w14:textId="77777777" w:rsidR="00F14D9C" w:rsidRPr="007559B1" w:rsidRDefault="00F14D9C" w:rsidP="005373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  <w:bCs/>
                <w:color w:val="000000"/>
              </w:rPr>
            </w:pPr>
          </w:p>
          <w:p w14:paraId="669797CC" w14:textId="77777777" w:rsidR="00F14D9C" w:rsidRPr="007559B1" w:rsidRDefault="00F14D9C" w:rsidP="005373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  <w:bCs/>
                <w:color w:val="000000"/>
              </w:rPr>
            </w:pPr>
          </w:p>
          <w:p w14:paraId="60A75123" w14:textId="77777777" w:rsidR="00F14D9C" w:rsidRPr="007559B1" w:rsidRDefault="00F14D9C" w:rsidP="005373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  <w:bCs/>
                <w:color w:val="000000"/>
              </w:rPr>
            </w:pPr>
            <w:r w:rsidRPr="007559B1">
              <w:rPr>
                <w:rFonts w:cstheme="minorHAnsi"/>
                <w:b/>
                <w:bCs/>
                <w:color w:val="000000"/>
                <w:highlight w:val="yellow"/>
              </w:rPr>
              <w:t>TAMPON/SIGNATURE</w:t>
            </w:r>
          </w:p>
          <w:p w14:paraId="0DE0985D" w14:textId="77777777" w:rsidR="00F14D9C" w:rsidRPr="007559B1" w:rsidRDefault="00F14D9C" w:rsidP="005373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  <w:bCs/>
                <w:color w:val="000000"/>
              </w:rPr>
            </w:pPr>
          </w:p>
          <w:p w14:paraId="7C41E9CB" w14:textId="77777777" w:rsidR="00F14D9C" w:rsidRPr="007559B1" w:rsidRDefault="00F14D9C" w:rsidP="005373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  <w:bCs/>
                <w:color w:val="000000"/>
              </w:rPr>
            </w:pPr>
          </w:p>
          <w:p w14:paraId="07B311ED" w14:textId="77777777" w:rsidR="00A6644F" w:rsidRPr="007559B1" w:rsidRDefault="00A6644F" w:rsidP="005373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  <w:bCs/>
                <w:color w:val="000000"/>
              </w:rPr>
            </w:pPr>
          </w:p>
          <w:p w14:paraId="7BC36A44" w14:textId="77777777" w:rsidR="0053739F" w:rsidRPr="007559B1" w:rsidRDefault="0053739F" w:rsidP="0053739F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  <w:u w:val="single"/>
              </w:rPr>
            </w:pPr>
          </w:p>
          <w:p w14:paraId="12D0A340" w14:textId="77777777" w:rsidR="006D62C0" w:rsidRPr="007559B1" w:rsidRDefault="006D62C0" w:rsidP="0053739F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  <w:u w:val="single"/>
              </w:rPr>
            </w:pPr>
          </w:p>
          <w:p w14:paraId="69137B21" w14:textId="77777777" w:rsidR="006D62C0" w:rsidRPr="007559B1" w:rsidRDefault="006D62C0" w:rsidP="006D62C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14:paraId="2B6799A0" w14:textId="77777777" w:rsidR="00EF1D9A" w:rsidRPr="007559B1" w:rsidRDefault="00EF1D9A" w:rsidP="006D62C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7559B1">
              <w:rPr>
                <w:rFonts w:cstheme="minorHAnsi"/>
                <w:color w:val="000000"/>
              </w:rPr>
              <w:t xml:space="preserve">Vu le ……………………………… par le </w:t>
            </w:r>
            <w:r w:rsidR="006D62C0" w:rsidRPr="007559B1">
              <w:rPr>
                <w:rFonts w:cstheme="minorHAnsi"/>
                <w:b/>
                <w:bCs/>
                <w:color w:val="000000"/>
              </w:rPr>
              <w:t xml:space="preserve">juge du tribunal de police                             </w:t>
            </w:r>
          </w:p>
          <w:p w14:paraId="407D5389" w14:textId="77777777" w:rsidR="00EF1D9A" w:rsidRPr="007559B1" w:rsidRDefault="00EF1D9A" w:rsidP="006D62C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14:paraId="22FA8264" w14:textId="77777777" w:rsidR="006D62C0" w:rsidRPr="007559B1" w:rsidRDefault="006D62C0" w:rsidP="006D62C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7559B1">
              <w:rPr>
                <w:rFonts w:cstheme="minorHAnsi"/>
                <w:color w:val="000000"/>
              </w:rPr>
              <w:t>Décision :</w:t>
            </w:r>
          </w:p>
          <w:p w14:paraId="7F690513" w14:textId="77777777" w:rsidR="006D62C0" w:rsidRPr="007559B1" w:rsidRDefault="006D62C0" w:rsidP="006D62C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7AF4A66E" w14:textId="77777777" w:rsidR="006D62C0" w:rsidRPr="007559B1" w:rsidRDefault="006D62C0" w:rsidP="006D62C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  <w:bCs/>
                <w:color w:val="000000"/>
              </w:rPr>
            </w:pPr>
            <w:r w:rsidRPr="007559B1">
              <w:rPr>
                <w:rFonts w:cstheme="minorHAnsi"/>
                <w:color w:val="000000"/>
              </w:rPr>
              <w:t xml:space="preserve">□ </w:t>
            </w:r>
            <w:r w:rsidRPr="007559B1">
              <w:rPr>
                <w:rFonts w:cstheme="minorHAnsi"/>
                <w:b/>
                <w:bCs/>
                <w:color w:val="000000"/>
              </w:rPr>
              <w:t xml:space="preserve">homologation                                                 </w:t>
            </w:r>
            <w:r w:rsidRPr="007559B1">
              <w:rPr>
                <w:rFonts w:cstheme="minorHAnsi"/>
                <w:color w:val="000000"/>
              </w:rPr>
              <w:t xml:space="preserve">□ </w:t>
            </w:r>
            <w:r w:rsidRPr="007559B1">
              <w:rPr>
                <w:rFonts w:cstheme="minorHAnsi"/>
                <w:b/>
                <w:bCs/>
                <w:color w:val="000000"/>
              </w:rPr>
              <w:t>refus d’homologation</w:t>
            </w:r>
          </w:p>
          <w:p w14:paraId="16A1C5F8" w14:textId="77777777" w:rsidR="00F14D9C" w:rsidRPr="007559B1" w:rsidRDefault="00F14D9C" w:rsidP="006D62C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  <w:bCs/>
                <w:color w:val="000000"/>
              </w:rPr>
            </w:pPr>
          </w:p>
          <w:p w14:paraId="5734863F" w14:textId="77777777" w:rsidR="00F14D9C" w:rsidRPr="007559B1" w:rsidRDefault="00F14D9C" w:rsidP="00F14D9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  <w:bCs/>
                <w:color w:val="000000"/>
                <w:highlight w:val="yellow"/>
              </w:rPr>
            </w:pPr>
          </w:p>
          <w:p w14:paraId="150EFFD9" w14:textId="77777777" w:rsidR="00F14D9C" w:rsidRPr="007559B1" w:rsidRDefault="00F14D9C" w:rsidP="00F14D9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  <w:bCs/>
                <w:color w:val="000000"/>
              </w:rPr>
            </w:pPr>
            <w:r w:rsidRPr="007559B1">
              <w:rPr>
                <w:rFonts w:cstheme="minorHAnsi"/>
                <w:b/>
                <w:bCs/>
                <w:color w:val="000000"/>
                <w:highlight w:val="yellow"/>
              </w:rPr>
              <w:t>TAMPON/SIGNATURE</w:t>
            </w:r>
          </w:p>
          <w:p w14:paraId="7B79DCF4" w14:textId="77777777" w:rsidR="00F14D9C" w:rsidRPr="007559B1" w:rsidRDefault="00F14D9C" w:rsidP="006D62C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  <w:bCs/>
                <w:color w:val="000000"/>
              </w:rPr>
            </w:pPr>
          </w:p>
          <w:p w14:paraId="0D1E7488" w14:textId="77777777" w:rsidR="006D62C0" w:rsidRPr="007559B1" w:rsidRDefault="006D62C0" w:rsidP="006D62C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  <w:bCs/>
                <w:color w:val="000000"/>
              </w:rPr>
            </w:pPr>
          </w:p>
          <w:p w14:paraId="64692A7E" w14:textId="77777777" w:rsidR="006D62C0" w:rsidRPr="007559B1" w:rsidRDefault="006D62C0" w:rsidP="006D62C0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  <w:u w:val="single"/>
              </w:rPr>
            </w:pPr>
          </w:p>
          <w:p w14:paraId="3190209B" w14:textId="77777777" w:rsidR="006D62C0" w:rsidRPr="007559B1" w:rsidRDefault="006D62C0" w:rsidP="0053739F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  <w:u w:val="single"/>
              </w:rPr>
            </w:pPr>
          </w:p>
          <w:p w14:paraId="013FA551" w14:textId="77777777" w:rsidR="00A6644F" w:rsidRPr="007559B1" w:rsidRDefault="00A6644F" w:rsidP="0053739F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  <w:u w:val="single"/>
              </w:rPr>
            </w:pPr>
          </w:p>
          <w:p w14:paraId="01B5C116" w14:textId="77777777" w:rsidR="0053739F" w:rsidRPr="007559B1" w:rsidRDefault="0053739F" w:rsidP="0053739F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7559B1">
              <w:rPr>
                <w:rFonts w:cstheme="minorHAnsi"/>
                <w:color w:val="000000"/>
                <w:u w:val="single"/>
              </w:rPr>
              <w:t>Pièces jointes</w:t>
            </w:r>
            <w:r w:rsidRPr="007559B1">
              <w:rPr>
                <w:rFonts w:cstheme="minorHAnsi"/>
                <w:color w:val="000000"/>
              </w:rPr>
              <w:t xml:space="preserve"> :</w:t>
            </w:r>
          </w:p>
          <w:p w14:paraId="34BD265C" w14:textId="77777777" w:rsidR="0053739F" w:rsidRPr="007559B1" w:rsidRDefault="0053739F" w:rsidP="0053739F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7559B1">
              <w:rPr>
                <w:rFonts w:cstheme="minorHAnsi"/>
                <w:color w:val="000000"/>
              </w:rPr>
              <w:t>- procès-verbal de constatation de l’infraction</w:t>
            </w:r>
          </w:p>
          <w:p w14:paraId="577573B1" w14:textId="77777777" w:rsidR="0053739F" w:rsidRPr="007559B1" w:rsidRDefault="0053739F" w:rsidP="0053739F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7559B1">
              <w:rPr>
                <w:rFonts w:cstheme="minorHAnsi"/>
                <w:color w:val="000000"/>
              </w:rPr>
              <w:t>- devis établi à la demande de la commune par la société ……….</w:t>
            </w:r>
          </w:p>
          <w:p w14:paraId="4FE43DCE" w14:textId="77777777" w:rsidR="00EC74D5" w:rsidRPr="007559B1" w:rsidRDefault="0053739F" w:rsidP="0053739F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</w:rPr>
            </w:pPr>
            <w:r w:rsidRPr="007559B1">
              <w:rPr>
                <w:rFonts w:cstheme="minorHAnsi"/>
                <w:color w:val="000000"/>
              </w:rPr>
              <w:t>- estimation main d’œuvre établie pour les services municipaux dans le cadre des travaux en régie</w:t>
            </w:r>
          </w:p>
        </w:tc>
      </w:tr>
      <w:tr w:rsidR="00EC74D5" w:rsidRPr="007559B1" w14:paraId="056BAFB3" w14:textId="77777777" w:rsidTr="00F00E03">
        <w:trPr>
          <w:trHeight w:val="220"/>
        </w:trPr>
        <w:tc>
          <w:tcPr>
            <w:tcW w:w="9582" w:type="dxa"/>
            <w:gridSpan w:val="3"/>
          </w:tcPr>
          <w:p w14:paraId="36EB8C21" w14:textId="77777777" w:rsidR="00EC74D5" w:rsidRPr="007559B1" w:rsidRDefault="00EC74D5" w:rsidP="00E36AB7">
            <w:pPr>
              <w:rPr>
                <w:rFonts w:cstheme="minorHAnsi"/>
              </w:rPr>
            </w:pPr>
          </w:p>
        </w:tc>
      </w:tr>
      <w:tr w:rsidR="00EF1D9A" w:rsidRPr="007559B1" w14:paraId="2BC2BD25" w14:textId="77777777" w:rsidTr="00F00E03">
        <w:trPr>
          <w:trHeight w:val="220"/>
        </w:trPr>
        <w:tc>
          <w:tcPr>
            <w:tcW w:w="9582" w:type="dxa"/>
            <w:gridSpan w:val="3"/>
          </w:tcPr>
          <w:p w14:paraId="0F402B1D" w14:textId="77777777" w:rsidR="00EF1D9A" w:rsidRPr="007559B1" w:rsidRDefault="00EF1D9A" w:rsidP="00E36AB7">
            <w:pPr>
              <w:rPr>
                <w:rFonts w:cstheme="minorHAnsi"/>
              </w:rPr>
            </w:pPr>
          </w:p>
        </w:tc>
      </w:tr>
    </w:tbl>
    <w:tbl>
      <w:tblPr>
        <w:tblStyle w:val="Grilledutableau"/>
        <w:tblW w:w="9582" w:type="dxa"/>
        <w:tblLook w:val="04A0" w:firstRow="1" w:lastRow="0" w:firstColumn="1" w:lastColumn="0" w:noHBand="0" w:noVBand="1"/>
      </w:tblPr>
      <w:tblGrid>
        <w:gridCol w:w="9582"/>
      </w:tblGrid>
      <w:tr w:rsidR="009B0902" w:rsidRPr="007559B1" w14:paraId="4EBB22C5" w14:textId="77777777" w:rsidTr="00B333D4">
        <w:trPr>
          <w:trHeight w:hRule="exact" w:val="284"/>
        </w:trPr>
        <w:tc>
          <w:tcPr>
            <w:tcW w:w="9582" w:type="dxa"/>
          </w:tcPr>
          <w:p w14:paraId="68DF0476" w14:textId="77777777" w:rsidR="009B0902" w:rsidRPr="007559B1" w:rsidRDefault="009B0902" w:rsidP="00B333D4">
            <w:pPr>
              <w:framePr w:w="9582" w:h="284" w:wrap="notBeside" w:vAnchor="page" w:hAnchor="margin" w:yAlign="bottom" w:anchorLock="1"/>
              <w:rPr>
                <w:rFonts w:cstheme="minorHAnsi"/>
              </w:rPr>
            </w:pPr>
          </w:p>
        </w:tc>
      </w:tr>
    </w:tbl>
    <w:p w14:paraId="7C31BBBA" w14:textId="77777777" w:rsidR="00B0019E" w:rsidRPr="007559B1" w:rsidRDefault="00B0019E" w:rsidP="00B0019E">
      <w:pPr>
        <w:pStyle w:val="Textedesaisie"/>
        <w:rPr>
          <w:rFonts w:cstheme="minorHAnsi"/>
        </w:rPr>
      </w:pPr>
    </w:p>
    <w:p w14:paraId="1AFBB872" w14:textId="77777777" w:rsidR="00506D76" w:rsidRPr="007559B1" w:rsidRDefault="00506D76" w:rsidP="00B0019E">
      <w:pPr>
        <w:pStyle w:val="Texte-FonctionPrnomNOM"/>
        <w:rPr>
          <w:rFonts w:cstheme="minorHAnsi"/>
        </w:rPr>
      </w:pPr>
    </w:p>
    <w:p w14:paraId="45DFBA37" w14:textId="77777777" w:rsidR="00B0019E" w:rsidRPr="007559B1" w:rsidRDefault="00B0019E" w:rsidP="00B0019E">
      <w:pPr>
        <w:pStyle w:val="Texte-FonctionPrnomNOM"/>
        <w:rPr>
          <w:rFonts w:cstheme="minorHAnsi"/>
        </w:rPr>
      </w:pPr>
    </w:p>
    <w:p w14:paraId="32F7B0CA" w14:textId="77777777" w:rsidR="00B0019E" w:rsidRPr="007559B1" w:rsidRDefault="00B0019E" w:rsidP="00B0019E">
      <w:pPr>
        <w:pStyle w:val="Texte-FonctionPrnomNOM"/>
        <w:rPr>
          <w:rFonts w:cstheme="minorHAnsi"/>
        </w:rPr>
      </w:pPr>
    </w:p>
    <w:sectPr w:rsidR="00B0019E" w:rsidRPr="007559B1" w:rsidSect="00934446">
      <w:headerReference w:type="default" r:id="rId7"/>
      <w:headerReference w:type="first" r:id="rId8"/>
      <w:footerReference w:type="first" r:id="rId9"/>
      <w:type w:val="continuous"/>
      <w:pgSz w:w="11906" w:h="16838" w:code="9"/>
      <w:pgMar w:top="2778" w:right="1162" w:bottom="1928" w:left="1162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CFC6F" w14:textId="77777777" w:rsidR="00990AAF" w:rsidRDefault="00990AAF" w:rsidP="00BB63D0">
      <w:r>
        <w:separator/>
      </w:r>
    </w:p>
    <w:p w14:paraId="6CCD0C35" w14:textId="77777777" w:rsidR="00990AAF" w:rsidRDefault="00990AAF"/>
  </w:endnote>
  <w:endnote w:type="continuationSeparator" w:id="0">
    <w:p w14:paraId="4E074DF2" w14:textId="77777777" w:rsidR="00990AAF" w:rsidRDefault="00990AAF" w:rsidP="00BB63D0">
      <w:r>
        <w:continuationSeparator/>
      </w:r>
    </w:p>
    <w:p w14:paraId="09461F60" w14:textId="77777777" w:rsidR="00990AAF" w:rsidRDefault="00990A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EE5C8" w14:textId="77777777" w:rsidR="007559B1" w:rsidRDefault="007559B1">
    <w:pPr>
      <w:pStyle w:val="Pieddepage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55471E">
      <w:rPr>
        <w:b/>
        <w:bCs/>
        <w:noProof/>
      </w:rPr>
      <w:t>1</w:t>
    </w:r>
    <w:r>
      <w:rPr>
        <w:b/>
        <w:bCs/>
      </w:rPr>
      <w:fldChar w:fldCharType="end"/>
    </w:r>
    <w:r>
      <w:t xml:space="preserve"> sur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55471E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B6497" w14:textId="77777777" w:rsidR="00990AAF" w:rsidRDefault="00990AAF" w:rsidP="00BB63D0">
      <w:r>
        <w:separator/>
      </w:r>
    </w:p>
    <w:p w14:paraId="547EBF8F" w14:textId="77777777" w:rsidR="00990AAF" w:rsidRDefault="00990AAF"/>
  </w:footnote>
  <w:footnote w:type="continuationSeparator" w:id="0">
    <w:p w14:paraId="793CB2B7" w14:textId="77777777" w:rsidR="00990AAF" w:rsidRDefault="00990AAF" w:rsidP="00BB63D0">
      <w:r>
        <w:continuationSeparator/>
      </w:r>
    </w:p>
    <w:p w14:paraId="28A10C1F" w14:textId="77777777" w:rsidR="00990AAF" w:rsidRDefault="00990A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pPr w:vertAnchor="page" w:horzAnchor="margin" w:tblpYSpec="bottom"/>
      <w:tblW w:w="9582" w:type="dxa"/>
      <w:tblLook w:val="04A0" w:firstRow="1" w:lastRow="0" w:firstColumn="1" w:lastColumn="0" w:noHBand="0" w:noVBand="1"/>
    </w:tblPr>
    <w:tblGrid>
      <w:gridCol w:w="2381"/>
      <w:gridCol w:w="6833"/>
      <w:gridCol w:w="368"/>
    </w:tblGrid>
    <w:tr w:rsidR="0024473D" w:rsidRPr="00B465C6" w14:paraId="0EAD7CB1" w14:textId="77777777" w:rsidTr="00B333D4">
      <w:trPr>
        <w:trHeight w:hRule="exact" w:val="284"/>
      </w:trPr>
      <w:tc>
        <w:tcPr>
          <w:tcW w:w="9582" w:type="dxa"/>
          <w:gridSpan w:val="3"/>
          <w:vAlign w:val="center"/>
        </w:tcPr>
        <w:p w14:paraId="254978D6" w14:textId="77777777" w:rsidR="0024473D" w:rsidRPr="00331FED" w:rsidRDefault="0024473D" w:rsidP="0024473D"/>
      </w:tc>
    </w:tr>
    <w:tr w:rsidR="0024473D" w:rsidRPr="00B465C6" w14:paraId="3F404865" w14:textId="77777777" w:rsidTr="00B333D4">
      <w:trPr>
        <w:trHeight w:val="320"/>
      </w:trPr>
      <w:tc>
        <w:tcPr>
          <w:tcW w:w="2381" w:type="dxa"/>
          <w:tcBorders>
            <w:right w:val="single" w:sz="4" w:space="0" w:color="auto"/>
          </w:tcBorders>
          <w:vAlign w:val="center"/>
        </w:tcPr>
        <w:p w14:paraId="309548B3" w14:textId="77777777" w:rsidR="0024473D" w:rsidRPr="001735A9" w:rsidRDefault="007559B1" w:rsidP="0024473D">
          <w:r>
            <w:t xml:space="preserve">Page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 w:rsidR="0055471E">
            <w:rPr>
              <w:b/>
              <w:bCs/>
              <w:noProof/>
            </w:rPr>
            <w:t>2</w:t>
          </w:r>
          <w:r>
            <w:rPr>
              <w:b/>
              <w:bCs/>
            </w:rPr>
            <w:fldChar w:fldCharType="end"/>
          </w:r>
          <w:r>
            <w:t xml:space="preserve"> sur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 w:rsidR="0055471E">
            <w:rPr>
              <w:b/>
              <w:bCs/>
              <w:noProof/>
            </w:rPr>
            <w:t>2</w:t>
          </w:r>
          <w:r>
            <w:rPr>
              <w:b/>
              <w:bCs/>
            </w:rPr>
            <w:fldChar w:fldCharType="end"/>
          </w:r>
        </w:p>
      </w:tc>
      <w:tc>
        <w:tcPr>
          <w:tcW w:w="6833" w:type="dxa"/>
          <w:tcBorders>
            <w:left w:val="single" w:sz="4" w:space="0" w:color="auto"/>
          </w:tcBorders>
          <w:vAlign w:val="bottom"/>
        </w:tcPr>
        <w:p w14:paraId="6A12CFEB" w14:textId="77777777" w:rsidR="0024473D" w:rsidRPr="00350BE0" w:rsidRDefault="0024473D" w:rsidP="0024473D">
          <w:pPr>
            <w:pStyle w:val="Texte-Adresseligne2"/>
            <w:framePr w:w="0" w:hRule="auto" w:wrap="auto" w:vAnchor="margin" w:hAnchor="text" w:yAlign="inline" w:anchorLock="0"/>
            <w:rPr>
              <w:lang w:val="fr-FR"/>
            </w:rPr>
          </w:pPr>
        </w:p>
      </w:tc>
      <w:tc>
        <w:tcPr>
          <w:tcW w:w="368" w:type="dxa"/>
          <w:tcBorders>
            <w:left w:val="nil"/>
          </w:tcBorders>
          <w:vAlign w:val="bottom"/>
        </w:tcPr>
        <w:p w14:paraId="6EBF62DA" w14:textId="77777777" w:rsidR="0024473D" w:rsidRPr="00B465C6" w:rsidRDefault="0024473D" w:rsidP="0024473D">
          <w:pPr>
            <w:pStyle w:val="Pagination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55471E">
            <w:rPr>
              <w:noProof/>
            </w:rPr>
            <w:t>2</w:t>
          </w:r>
          <w:r>
            <w:fldChar w:fldCharType="end"/>
          </w:r>
        </w:p>
      </w:tc>
    </w:tr>
    <w:tr w:rsidR="0024473D" w:rsidRPr="00B465C6" w14:paraId="72A4C374" w14:textId="77777777" w:rsidTr="00B333D4">
      <w:trPr>
        <w:trHeight w:hRule="exact" w:val="777"/>
      </w:trPr>
      <w:tc>
        <w:tcPr>
          <w:tcW w:w="9582" w:type="dxa"/>
          <w:gridSpan w:val="3"/>
        </w:tcPr>
        <w:p w14:paraId="202626A1" w14:textId="77777777" w:rsidR="0024473D" w:rsidRPr="00AE653D" w:rsidRDefault="0024473D" w:rsidP="0024473D">
          <w:pPr>
            <w:rPr>
              <w:lang w:val="en-US"/>
            </w:rPr>
          </w:pPr>
        </w:p>
      </w:tc>
    </w:tr>
  </w:tbl>
  <w:p w14:paraId="35EB3898" w14:textId="77777777" w:rsidR="00ED062F" w:rsidRPr="00B465C6" w:rsidRDefault="007559B1">
    <w:pPr>
      <w:pStyle w:val="En-tte"/>
      <w:rPr>
        <w:lang w:val="en-US"/>
      </w:rPr>
    </w:pPr>
    <w:r w:rsidRPr="007559B1">
      <w:rPr>
        <w:highlight w:val="yellow"/>
        <w:lang w:val="en-US"/>
      </w:rPr>
      <w:t>Ajout logo commune</w:t>
    </w:r>
  </w:p>
  <w:p w14:paraId="1BE6F803" w14:textId="77777777" w:rsidR="00A543DB" w:rsidRDefault="00A543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5622E" w14:textId="77777777" w:rsidR="00B465C6" w:rsidRDefault="00400EE5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3E62C7CA" wp14:editId="6E975D8E">
              <wp:simplePos x="0" y="0"/>
              <wp:positionH relativeFrom="page">
                <wp:posOffset>360045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" name="Connecteur droi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F4624D" id="Connecteur droit 1" o:spid="_x0000_s1026" style="position:absolute;z-index:-25165209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28.35pt,280.65pt" to="42.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" strokeweight=".5pt">
              <v:stroke joinstyle="miter"/>
              <w10:wrap anchorx="page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339"/>
    <w:rsid w:val="00006695"/>
    <w:rsid w:val="00010CEE"/>
    <w:rsid w:val="00022858"/>
    <w:rsid w:val="00051B60"/>
    <w:rsid w:val="000971EF"/>
    <w:rsid w:val="000A0BA0"/>
    <w:rsid w:val="00137ABD"/>
    <w:rsid w:val="001409CE"/>
    <w:rsid w:val="001547F8"/>
    <w:rsid w:val="0015622F"/>
    <w:rsid w:val="001735A9"/>
    <w:rsid w:val="001A625E"/>
    <w:rsid w:val="001D3547"/>
    <w:rsid w:val="001E5A72"/>
    <w:rsid w:val="0020230D"/>
    <w:rsid w:val="002054B7"/>
    <w:rsid w:val="0024473D"/>
    <w:rsid w:val="002928FF"/>
    <w:rsid w:val="002B1D15"/>
    <w:rsid w:val="002B2C43"/>
    <w:rsid w:val="002D7911"/>
    <w:rsid w:val="00316C7E"/>
    <w:rsid w:val="00331FED"/>
    <w:rsid w:val="00335F96"/>
    <w:rsid w:val="00336B2F"/>
    <w:rsid w:val="00344A6C"/>
    <w:rsid w:val="00350BE0"/>
    <w:rsid w:val="0035422D"/>
    <w:rsid w:val="003B3B00"/>
    <w:rsid w:val="003D60CA"/>
    <w:rsid w:val="003F64FE"/>
    <w:rsid w:val="00400EE5"/>
    <w:rsid w:val="0041622F"/>
    <w:rsid w:val="00427DAA"/>
    <w:rsid w:val="00445ECC"/>
    <w:rsid w:val="00460C5D"/>
    <w:rsid w:val="004D7610"/>
    <w:rsid w:val="00506D76"/>
    <w:rsid w:val="0053739F"/>
    <w:rsid w:val="0055471E"/>
    <w:rsid w:val="005709C5"/>
    <w:rsid w:val="005710ED"/>
    <w:rsid w:val="00581C0F"/>
    <w:rsid w:val="005A237C"/>
    <w:rsid w:val="005C6229"/>
    <w:rsid w:val="005D0C1E"/>
    <w:rsid w:val="005E4CE5"/>
    <w:rsid w:val="00602F2B"/>
    <w:rsid w:val="00651597"/>
    <w:rsid w:val="00654AB0"/>
    <w:rsid w:val="006D62C0"/>
    <w:rsid w:val="00715BAE"/>
    <w:rsid w:val="007559B1"/>
    <w:rsid w:val="00756C68"/>
    <w:rsid w:val="00770C25"/>
    <w:rsid w:val="007906CF"/>
    <w:rsid w:val="007946BA"/>
    <w:rsid w:val="007A0982"/>
    <w:rsid w:val="007C0B32"/>
    <w:rsid w:val="007F1FCF"/>
    <w:rsid w:val="00800E36"/>
    <w:rsid w:val="008401DB"/>
    <w:rsid w:val="0088734B"/>
    <w:rsid w:val="00895367"/>
    <w:rsid w:val="008D1DCC"/>
    <w:rsid w:val="00901CAF"/>
    <w:rsid w:val="00934446"/>
    <w:rsid w:val="009531B7"/>
    <w:rsid w:val="00961A38"/>
    <w:rsid w:val="009674DD"/>
    <w:rsid w:val="00990AAF"/>
    <w:rsid w:val="00996CDC"/>
    <w:rsid w:val="009B0902"/>
    <w:rsid w:val="00A02748"/>
    <w:rsid w:val="00A543DB"/>
    <w:rsid w:val="00A6644F"/>
    <w:rsid w:val="00A8094E"/>
    <w:rsid w:val="00AC1DFD"/>
    <w:rsid w:val="00AD4A1C"/>
    <w:rsid w:val="00AE6311"/>
    <w:rsid w:val="00AE653D"/>
    <w:rsid w:val="00AF2937"/>
    <w:rsid w:val="00B0019E"/>
    <w:rsid w:val="00B12006"/>
    <w:rsid w:val="00B22772"/>
    <w:rsid w:val="00B27140"/>
    <w:rsid w:val="00B465C6"/>
    <w:rsid w:val="00B819E2"/>
    <w:rsid w:val="00BB63D0"/>
    <w:rsid w:val="00BC007F"/>
    <w:rsid w:val="00BE0098"/>
    <w:rsid w:val="00C03BC5"/>
    <w:rsid w:val="00C16FDC"/>
    <w:rsid w:val="00C24BAC"/>
    <w:rsid w:val="00C400FA"/>
    <w:rsid w:val="00C45E32"/>
    <w:rsid w:val="00C74DCA"/>
    <w:rsid w:val="00CC46B9"/>
    <w:rsid w:val="00D11DF0"/>
    <w:rsid w:val="00D13D93"/>
    <w:rsid w:val="00D80973"/>
    <w:rsid w:val="00D809F9"/>
    <w:rsid w:val="00D91CBE"/>
    <w:rsid w:val="00DA0339"/>
    <w:rsid w:val="00DA163F"/>
    <w:rsid w:val="00DA63AC"/>
    <w:rsid w:val="00DE0611"/>
    <w:rsid w:val="00DE3030"/>
    <w:rsid w:val="00E126EB"/>
    <w:rsid w:val="00E36AB7"/>
    <w:rsid w:val="00E75BCE"/>
    <w:rsid w:val="00E80C7F"/>
    <w:rsid w:val="00EB77C9"/>
    <w:rsid w:val="00EC74D5"/>
    <w:rsid w:val="00ED062F"/>
    <w:rsid w:val="00EE405F"/>
    <w:rsid w:val="00EF1D9A"/>
    <w:rsid w:val="00F00E03"/>
    <w:rsid w:val="00F14D9C"/>
    <w:rsid w:val="00F31AD5"/>
    <w:rsid w:val="00F538C5"/>
    <w:rsid w:val="00FB2817"/>
    <w:rsid w:val="00FC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52E212F"/>
  <w15:docId w15:val="{AED115C9-2EA2-4AA4-ADED-65336262A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006"/>
    <w:pPr>
      <w:spacing w:after="0" w:line="264" w:lineRule="atLeast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BB63D0"/>
    <w:pPr>
      <w:spacing w:line="240" w:lineRule="exact"/>
    </w:pPr>
  </w:style>
  <w:style w:type="character" w:customStyle="1" w:styleId="En-tteCar">
    <w:name w:val="En-tête Car"/>
    <w:basedOn w:val="Policepardfaut"/>
    <w:link w:val="En-tte"/>
    <w:uiPriority w:val="99"/>
    <w:rsid w:val="00BB63D0"/>
    <w:rPr>
      <w:sz w:val="20"/>
    </w:rPr>
  </w:style>
  <w:style w:type="paragraph" w:styleId="Pieddepage">
    <w:name w:val="footer"/>
    <w:basedOn w:val="Normal"/>
    <w:link w:val="PieddepageCar"/>
    <w:uiPriority w:val="99"/>
    <w:rsid w:val="00BB63D0"/>
    <w:pPr>
      <w:spacing w:line="240" w:lineRule="exact"/>
    </w:pPr>
  </w:style>
  <w:style w:type="character" w:customStyle="1" w:styleId="PieddepageCar">
    <w:name w:val="Pied de page Car"/>
    <w:basedOn w:val="Policepardfaut"/>
    <w:link w:val="Pieddepage"/>
    <w:uiPriority w:val="99"/>
    <w:rsid w:val="00BB63D0"/>
    <w:rPr>
      <w:sz w:val="20"/>
    </w:rPr>
  </w:style>
  <w:style w:type="table" w:styleId="Grilledutableau">
    <w:name w:val="Table Grid"/>
    <w:basedOn w:val="TableauNormal"/>
    <w:uiPriority w:val="39"/>
    <w:rsid w:val="00EB77C9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D06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062F"/>
    <w:rPr>
      <w:rFonts w:ascii="Tahoma" w:hAnsi="Tahoma" w:cs="Tahoma"/>
      <w:sz w:val="16"/>
      <w:szCs w:val="16"/>
    </w:rPr>
  </w:style>
  <w:style w:type="paragraph" w:customStyle="1" w:styleId="Texte-Mentions">
    <w:name w:val="Texte - Mentions"/>
    <w:basedOn w:val="Normal"/>
    <w:qFormat/>
    <w:rsid w:val="00B0019E"/>
    <w:pPr>
      <w:framePr w:wrap="around" w:vAnchor="page" w:hAnchor="page" w:x="2496" w:y="1078"/>
      <w:spacing w:line="216" w:lineRule="atLeast"/>
    </w:pPr>
    <w:rPr>
      <w:b/>
      <w:sz w:val="18"/>
    </w:rPr>
  </w:style>
  <w:style w:type="paragraph" w:customStyle="1" w:styleId="Texte-LieuDate">
    <w:name w:val="Texte - Lieu &amp; Date"/>
    <w:basedOn w:val="Normal"/>
    <w:qFormat/>
    <w:rsid w:val="00800E36"/>
    <w:pPr>
      <w:framePr w:wrap="around" w:vAnchor="page" w:hAnchor="page" w:x="7089" w:y="1033"/>
      <w:spacing w:line="220" w:lineRule="atLeast"/>
      <w:jc w:val="right"/>
    </w:pPr>
    <w:rPr>
      <w:sz w:val="18"/>
    </w:rPr>
  </w:style>
  <w:style w:type="paragraph" w:customStyle="1" w:styleId="Texte-Intituldroite">
    <w:name w:val="Texte - Intitulé droite"/>
    <w:basedOn w:val="Normal"/>
    <w:qFormat/>
    <w:rsid w:val="00445ECC"/>
  </w:style>
  <w:style w:type="paragraph" w:customStyle="1" w:styleId="Texte-Intitulgauche">
    <w:name w:val="Texte - Intitulé gauche"/>
    <w:basedOn w:val="Normal"/>
    <w:qFormat/>
    <w:rsid w:val="00445ECC"/>
    <w:pPr>
      <w:spacing w:line="220" w:lineRule="atLeast"/>
    </w:pPr>
    <w:rPr>
      <w:sz w:val="18"/>
    </w:rPr>
  </w:style>
  <w:style w:type="character" w:customStyle="1" w:styleId="Texte-Bold">
    <w:name w:val="Texte - Bold"/>
    <w:basedOn w:val="Policepardfaut"/>
    <w:uiPriority w:val="1"/>
    <w:qFormat/>
    <w:rsid w:val="007946BA"/>
    <w:rPr>
      <w:b/>
    </w:rPr>
  </w:style>
  <w:style w:type="paragraph" w:customStyle="1" w:styleId="Texte-Intitulobjet">
    <w:name w:val="Texte - Intitulé objet"/>
    <w:basedOn w:val="Normal"/>
    <w:qFormat/>
    <w:rsid w:val="00EC74D5"/>
  </w:style>
  <w:style w:type="paragraph" w:customStyle="1" w:styleId="Textedesaisie">
    <w:name w:val="Texte de saisie"/>
    <w:basedOn w:val="Normal"/>
    <w:qFormat/>
    <w:rsid w:val="00D80973"/>
    <w:pPr>
      <w:jc w:val="both"/>
    </w:pPr>
  </w:style>
  <w:style w:type="paragraph" w:customStyle="1" w:styleId="Texte-FonctionPrnomNOM">
    <w:name w:val="Texte - Fonction &amp; Prénom NOM"/>
    <w:basedOn w:val="Normal"/>
    <w:qFormat/>
    <w:rsid w:val="00B0019E"/>
    <w:pPr>
      <w:ind w:left="5358"/>
    </w:pPr>
    <w:rPr>
      <w:b/>
    </w:rPr>
  </w:style>
  <w:style w:type="paragraph" w:customStyle="1" w:styleId="Texte-Adresseligne1">
    <w:name w:val="Texte - Adresse ligne 1"/>
    <w:basedOn w:val="Normal"/>
    <w:qFormat/>
    <w:rsid w:val="00F00E03"/>
    <w:pPr>
      <w:framePr w:wrap="around" w:vAnchor="page" w:hAnchor="margin" w:yAlign="bottom"/>
      <w:spacing w:line="160" w:lineRule="atLeast"/>
      <w:ind w:left="227"/>
    </w:pPr>
    <w:rPr>
      <w:b/>
      <w:sz w:val="14"/>
      <w:lang w:val="en-US"/>
    </w:rPr>
  </w:style>
  <w:style w:type="paragraph" w:customStyle="1" w:styleId="Texte-CopiePicesjointes">
    <w:name w:val="Texte - Copie &amp; Pièces jointes"/>
    <w:basedOn w:val="Normal"/>
    <w:qFormat/>
    <w:rsid w:val="00B0019E"/>
    <w:pPr>
      <w:framePr w:w="9582" w:h="777" w:wrap="notBeside" w:vAnchor="page" w:hAnchor="margin" w:yAlign="bottom" w:anchorLock="1"/>
      <w:spacing w:line="216" w:lineRule="atLeast"/>
    </w:pPr>
    <w:rPr>
      <w:sz w:val="18"/>
    </w:rPr>
  </w:style>
  <w:style w:type="paragraph" w:customStyle="1" w:styleId="Texte-Adresseligne2">
    <w:name w:val="Texte - Adresse ligne 2"/>
    <w:basedOn w:val="Texte-Adresseligne1"/>
    <w:qFormat/>
    <w:rsid w:val="00F00E03"/>
    <w:pPr>
      <w:framePr w:w="9582" w:h="284" w:wrap="notBeside" w:anchorLock="1"/>
    </w:pPr>
    <w:rPr>
      <w:b w:val="0"/>
    </w:rPr>
  </w:style>
  <w:style w:type="paragraph" w:customStyle="1" w:styleId="Pagination">
    <w:name w:val="Pagination"/>
    <w:basedOn w:val="Normal"/>
    <w:qFormat/>
    <w:rsid w:val="00B465C6"/>
    <w:pPr>
      <w:spacing w:line="216" w:lineRule="atLeast"/>
      <w:jc w:val="right"/>
    </w:pPr>
    <w:rPr>
      <w:b/>
      <w:sz w:val="18"/>
    </w:rPr>
  </w:style>
  <w:style w:type="paragraph" w:customStyle="1" w:styleId="Filetdebasdepage">
    <w:name w:val="Filet de bas de page"/>
    <w:basedOn w:val="Texte-CopiePicesjointes"/>
    <w:qFormat/>
    <w:rsid w:val="00427DAA"/>
    <w:pPr>
      <w:framePr w:w="0" w:hRule="auto" w:wrap="around" w:vAnchor="margin" w:hAnchor="text" w:anchorLock="0"/>
      <w:pBdr>
        <w:top w:val="single" w:sz="8" w:space="3" w:color="auto"/>
      </w:pBdr>
      <w:ind w:right="6747"/>
      <w:suppressOverlap/>
    </w:pPr>
  </w:style>
  <w:style w:type="paragraph" w:customStyle="1" w:styleId="Espacementtexte">
    <w:name w:val="Espacement texte"/>
    <w:basedOn w:val="Texte-CopiePicesjointes"/>
    <w:qFormat/>
    <w:rsid w:val="00427DAA"/>
    <w:pPr>
      <w:framePr w:w="0" w:hRule="auto" w:wrap="around" w:vAnchor="margin" w:hAnchor="text" w:anchorLock="0"/>
      <w:spacing w:line="100" w:lineRule="exact"/>
      <w:suppressOverlap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101108\Documents\Modeles%20internes\RESULTAT\Courriers\tdl_montpellier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C46C4-7B2A-46A4-80A5-2E5E8F930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tdl_montpellier.dotx</Template>
  <TotalTime>27</TotalTime>
  <Pages>2</Pages>
  <Words>327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MONTPELLIER</vt:lpstr>
    </vt:vector>
  </TitlesOfParts>
  <Manager>MONTPELLIER</Manager>
  <Company>MONTPELLIER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MONTPELLIER</dc:title>
  <dc:subject>MONTPELLIER</dc:subject>
  <dc:creator/>
  <cp:lastModifiedBy>FLEURIOT Caroline</cp:lastModifiedBy>
  <cp:revision>14</cp:revision>
  <cp:lastPrinted>2018-08-01T06:31:00Z</cp:lastPrinted>
  <dcterms:created xsi:type="dcterms:W3CDTF">2020-12-10T15:04:00Z</dcterms:created>
  <dcterms:modified xsi:type="dcterms:W3CDTF">2026-05-26T16:39:00Z</dcterms:modified>
</cp:coreProperties>
</file>